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BB" w:rsidRPr="007C3ECB" w:rsidRDefault="004E22BB" w:rsidP="00DE7A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математики в 7 классе по теме «Умножение многочлена на одн</w:t>
      </w:r>
      <w:r w:rsidRPr="00737EA7">
        <w:rPr>
          <w:rFonts w:ascii="Times New Roman" w:hAnsi="Times New Roman"/>
          <w:b/>
          <w:sz w:val="28"/>
          <w:szCs w:val="28"/>
        </w:rPr>
        <w:t>очлен»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37EA7">
        <w:rPr>
          <w:rFonts w:ascii="Times New Roman" w:hAnsi="Times New Roman"/>
          <w:b/>
          <w:sz w:val="28"/>
          <w:szCs w:val="28"/>
        </w:rPr>
        <w:t>Автор:</w:t>
      </w:r>
      <w:r>
        <w:rPr>
          <w:rFonts w:ascii="Times New Roman" w:hAnsi="Times New Roman"/>
          <w:sz w:val="28"/>
          <w:szCs w:val="28"/>
        </w:rPr>
        <w:t xml:space="preserve"> Хитрякова Людмила Альивна</w:t>
      </w:r>
      <w:r w:rsidRPr="00737EA7">
        <w:rPr>
          <w:rFonts w:ascii="Times New Roman" w:hAnsi="Times New Roman"/>
          <w:sz w:val="28"/>
          <w:szCs w:val="28"/>
        </w:rPr>
        <w:t>, учитель математики Муниципального бюджетного общеобразо</w:t>
      </w:r>
      <w:r>
        <w:rPr>
          <w:rFonts w:ascii="Times New Roman" w:hAnsi="Times New Roman"/>
          <w:sz w:val="28"/>
          <w:szCs w:val="28"/>
        </w:rPr>
        <w:t>вательного учреждения «</w:t>
      </w:r>
      <w:r w:rsidRPr="00737EA7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общеобразовательная школа № 26</w:t>
      </w:r>
      <w:r w:rsidRPr="00737E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им. В.И. Кугаева» г.Брянска.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68">
        <w:rPr>
          <w:rFonts w:ascii="Times New Roman" w:hAnsi="Times New Roman"/>
          <w:b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открытие нового знания</w:t>
      </w:r>
    </w:p>
    <w:p w:rsidR="004E22BB" w:rsidRPr="008F3D68" w:rsidRDefault="004E22BB" w:rsidP="00DE7A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3D68">
        <w:rPr>
          <w:rFonts w:ascii="Times New Roman" w:hAnsi="Times New Roman"/>
          <w:b/>
          <w:sz w:val="28"/>
          <w:szCs w:val="28"/>
        </w:rPr>
        <w:t>Цели урока: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-Научить учащихся умножать многочлен на одночлен;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-Развивать познавательный интерес, мышление, внимание;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-Воспитывать монологическую речь.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3D68">
        <w:rPr>
          <w:rFonts w:ascii="Times New Roman" w:hAnsi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/>
          <w:b/>
          <w:sz w:val="28"/>
          <w:szCs w:val="28"/>
        </w:rPr>
        <w:t>. Мотивация к учебной деятельности.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на уроке мы продолжим путешествие в увлекательный мир математики. Но сначала я предлагаю вам вспомнить, какие темы мы изучали на последних занятиях. (ответы учащихся). Хорошо, а сейчас я предлагаю решить устные задания при выполнении которых вам понадобятся знания, полученные на предыдущих уроках.(Слайд 1)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6559">
        <w:rPr>
          <w:rFonts w:ascii="Times New Roman" w:hAnsi="Times New Roman"/>
          <w:b/>
          <w:sz w:val="28"/>
          <w:szCs w:val="28"/>
        </w:rPr>
        <w:t>Актуализация знаний.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Устная работа с проговариванием правил. (Слайды 2, 3, 4, 5, 6, 7).</w:t>
      </w:r>
    </w:p>
    <w:p w:rsidR="004E22BB" w:rsidRDefault="004E22BB" w:rsidP="00DE7A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703D">
        <w:rPr>
          <w:rFonts w:ascii="Times New Roman" w:hAnsi="Times New Roman"/>
          <w:b/>
          <w:sz w:val="28"/>
          <w:szCs w:val="28"/>
        </w:rPr>
        <w:t>Открытие новых знаний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вами 7 выражений (Слайд 8).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вы можете сказать о них?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задания вы могли бы предложить к ним?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задания вы смогли бы выполнить?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задания вы не сможете выполнить?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мы сформулируем цель нашего урока? (Слайд 9).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же тогда сформулировать тему нашего урока? (Слайд 10).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-Учащиеся записывают тему урока в тетрадях.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-Вернемся к нашим заданиям под номерами 5, 6, 7. (Слайд 8).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-Знание какого свойства умножения нам понадобится? Давайте еще раз запишем это свойство на доске и в тетрадях.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-Кто попробует выполнить задания 5,6,7 у доски? (Слайд 8, 3 учащихся поочередно у доски).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-Давайте попробуем сформулировать, как мы это сделали.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-Мы сформулировали правило умножения многочлена на одночлен. Давайте проверим себя по учебнику. (Прочитать вслух правило на стр. 108 учебника Мордковича)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-Слайд 10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F2F">
        <w:rPr>
          <w:rFonts w:ascii="Times New Roman" w:hAnsi="Times New Roman"/>
          <w:b/>
          <w:sz w:val="28"/>
          <w:szCs w:val="28"/>
        </w:rPr>
        <w:t>Формирование умений и навыков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Перед вами, ребята на доске карточки (учитель открывает крыло доски).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Слева- произведение многочлена на одночлен, справа-ответы к заданиям.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 из карточек пустая, значит, на одно из заданий нет правильного ответа.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Попробуйте, применив наше правило, расставить карточки в нужном порядке.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22BB" w:rsidRPr="007146D4" w:rsidRDefault="004E22BB" w:rsidP="009334E0">
      <w:pPr>
        <w:spacing w:after="0" w:line="240" w:lineRule="auto"/>
        <w:rPr>
          <w:rFonts w:ascii="Times New Roman" w:hAnsi="Times New Roman"/>
          <w:b/>
          <w:sz w:val="52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87532">
        <w:rPr>
          <w:rFonts w:ascii="Times New Roman" w:hAnsi="Times New Roman"/>
          <w:b/>
          <w:sz w:val="28"/>
          <w:szCs w:val="28"/>
        </w:rPr>
        <w:t>5х(х+1)</w:t>
      </w:r>
      <w:r>
        <w:rPr>
          <w:rFonts w:ascii="Times New Roman" w:hAnsi="Times New Roman"/>
          <w:b/>
          <w:sz w:val="28"/>
          <w:szCs w:val="28"/>
        </w:rPr>
        <w:t xml:space="preserve">             5х</w:t>
      </w:r>
      <w:r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+ 5х </w:t>
      </w:r>
      <w:r w:rsidRPr="00B87532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   </w:t>
      </w:r>
      <w:r w:rsidRPr="00B87532">
        <w:rPr>
          <w:rFonts w:ascii="Times New Roman" w:hAnsi="Times New Roman"/>
          <w:b/>
          <w:sz w:val="52"/>
          <w:szCs w:val="28"/>
        </w:rPr>
        <w:t>2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28"/>
          <w:szCs w:val="28"/>
        </w:rPr>
        <w:t>(-4х</w:t>
      </w:r>
      <w:r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+2 )*2х                                </w:t>
      </w:r>
      <w:r w:rsidRPr="007146D4">
        <w:rPr>
          <w:rFonts w:ascii="Times New Roman" w:hAnsi="Times New Roman"/>
          <w:b/>
          <w:sz w:val="52"/>
          <w:szCs w:val="52"/>
        </w:rPr>
        <w:t>0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52"/>
          <w:szCs w:val="52"/>
        </w:rPr>
      </w:pPr>
      <w:r w:rsidRPr="007146D4">
        <w:rPr>
          <w:rFonts w:ascii="Times New Roman" w:hAnsi="Times New Roman"/>
          <w:b/>
          <w:sz w:val="28"/>
          <w:szCs w:val="28"/>
        </w:rPr>
        <w:t>-3х</w:t>
      </w:r>
      <w:r>
        <w:rPr>
          <w:rFonts w:ascii="Times New Roman" w:hAnsi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/>
          <w:b/>
          <w:sz w:val="28"/>
          <w:szCs w:val="28"/>
        </w:rPr>
        <w:t>(х</w:t>
      </w:r>
      <w:r>
        <w:rPr>
          <w:rFonts w:ascii="Times New Roman" w:hAnsi="Times New Roman"/>
          <w:b/>
          <w:sz w:val="28"/>
          <w:szCs w:val="28"/>
          <w:vertAlign w:val="superscript"/>
        </w:rPr>
        <w:t>4</w:t>
      </w:r>
      <w:r>
        <w:rPr>
          <w:rFonts w:ascii="Times New Roman" w:hAnsi="Times New Roman"/>
          <w:b/>
          <w:sz w:val="28"/>
          <w:szCs w:val="28"/>
        </w:rPr>
        <w:t>-1)                 -3х</w:t>
      </w:r>
      <w:r>
        <w:rPr>
          <w:rFonts w:ascii="Times New Roman" w:hAnsi="Times New Roman"/>
          <w:b/>
          <w:sz w:val="28"/>
          <w:szCs w:val="28"/>
          <w:vertAlign w:val="superscript"/>
        </w:rPr>
        <w:t>7</w:t>
      </w:r>
      <w:r>
        <w:rPr>
          <w:rFonts w:ascii="Times New Roman" w:hAnsi="Times New Roman"/>
          <w:b/>
          <w:sz w:val="28"/>
          <w:szCs w:val="28"/>
        </w:rPr>
        <w:t>+3х</w:t>
      </w:r>
      <w:r>
        <w:rPr>
          <w:rFonts w:ascii="Times New Roman" w:hAnsi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7293F">
        <w:rPr>
          <w:rFonts w:ascii="Times New Roman" w:hAnsi="Times New Roman"/>
          <w:b/>
          <w:sz w:val="52"/>
          <w:szCs w:val="52"/>
        </w:rPr>
        <w:t>1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28"/>
          <w:szCs w:val="28"/>
        </w:rPr>
        <w:t>2х</w:t>
      </w:r>
      <w:r>
        <w:rPr>
          <w:rFonts w:ascii="Times New Roman" w:hAnsi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/>
          <w:b/>
          <w:sz w:val="28"/>
          <w:szCs w:val="28"/>
        </w:rPr>
        <w:t>(х</w:t>
      </w:r>
      <w:r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</w:rPr>
        <w:t>-у) -3х         2х</w:t>
      </w:r>
      <w:r>
        <w:rPr>
          <w:rFonts w:ascii="Times New Roman" w:hAnsi="Times New Roman"/>
          <w:b/>
          <w:sz w:val="28"/>
          <w:szCs w:val="28"/>
          <w:vertAlign w:val="superscript"/>
        </w:rPr>
        <w:t>5</w:t>
      </w:r>
      <w:r>
        <w:rPr>
          <w:rFonts w:ascii="Times New Roman" w:hAnsi="Times New Roman"/>
          <w:b/>
          <w:sz w:val="28"/>
          <w:szCs w:val="28"/>
        </w:rPr>
        <w:t>-2х</w:t>
      </w:r>
      <w:r>
        <w:rPr>
          <w:rFonts w:ascii="Times New Roman" w:hAnsi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у-3х    </w:t>
      </w:r>
      <w:r w:rsidRPr="00B7293F">
        <w:rPr>
          <w:rFonts w:ascii="Times New Roman" w:hAnsi="Times New Roman"/>
          <w:b/>
          <w:sz w:val="52"/>
          <w:szCs w:val="52"/>
        </w:rPr>
        <w:t>5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учащийся у доски расставляет карточки в нужном порядке.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-Какое число у нас получилось? (2015).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год только начался и я желаю вам, ребята, в этом году еще больше успехов в изучении математики.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 сейчас обратимся к нашим задачникам. Я предлагаю вам решить №26.1 по вариантам: 1-а, б; 2-в, г. (2 учащихся выполняют это задание за крыльями доски). Ответы на задания сначала обсуждаются с классом, затем открываются крылья доски.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B0FEA">
        <w:rPr>
          <w:rFonts w:ascii="Times New Roman" w:hAnsi="Times New Roman"/>
          <w:b/>
          <w:sz w:val="28"/>
          <w:szCs w:val="28"/>
        </w:rPr>
        <w:t>Рефлексия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-Какую цель сегодня мы ставили в начале урока?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-Достигли ли мы этой цели?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умножить многочлен на одночлен?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-Кому было все понятно на уроке?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 кого остались вопросы?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-Кому понравился урок?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-Оценка и самооценка учащихся.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C3EEB">
        <w:rPr>
          <w:rFonts w:ascii="Times New Roman" w:hAnsi="Times New Roman"/>
          <w:b/>
          <w:sz w:val="28"/>
          <w:szCs w:val="28"/>
        </w:rPr>
        <w:t>Домашнее задание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вами, ребята, лежат карточки с домашним заданием. Объем домашнего задания каждый выберет сам. Кто-то сможет выполнить только легкие задания, а кто-то все без исключения. Ну и ,конечно, чтобы их выполнить, нужно знать правило умножения многочлена на одночлен.</w:t>
      </w: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22BB" w:rsidRDefault="004E22BB" w:rsidP="009334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E22BB" w:rsidRPr="00EC3EEB" w:rsidRDefault="004E22BB" w:rsidP="00EC3EEB">
      <w:pPr>
        <w:spacing w:after="120" w:line="240" w:lineRule="auto"/>
        <w:rPr>
          <w:rFonts w:ascii="Times New Roman" w:hAnsi="Times New Roman"/>
          <w:sz w:val="36"/>
          <w:szCs w:val="24"/>
          <w:lang w:eastAsia="ru-RU"/>
        </w:rPr>
      </w:pPr>
      <w:r>
        <w:rPr>
          <w:rFonts w:ascii="Times New Roman" w:hAnsi="Times New Roman"/>
          <w:b/>
          <w:bCs/>
          <w:sz w:val="36"/>
          <w:szCs w:val="24"/>
          <w:lang w:eastAsia="ru-RU"/>
        </w:rPr>
        <w:t xml:space="preserve">     </w:t>
      </w:r>
      <w:r w:rsidRPr="00EC3EEB">
        <w:rPr>
          <w:rFonts w:ascii="Times New Roman" w:hAnsi="Times New Roman"/>
          <w:b/>
          <w:bCs/>
          <w:sz w:val="36"/>
          <w:szCs w:val="24"/>
          <w:lang w:eastAsia="ru-RU"/>
        </w:rPr>
        <w:t>Домашнее задание</w:t>
      </w:r>
    </w:p>
    <w:p w:rsidR="004E22BB" w:rsidRPr="00EC3EEB" w:rsidRDefault="004E22BB" w:rsidP="00EC3EE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36"/>
          <w:szCs w:val="24"/>
          <w:lang w:eastAsia="ru-RU"/>
        </w:rPr>
      </w:pPr>
      <w:r w:rsidRPr="00EC3EEB">
        <w:rPr>
          <w:rFonts w:ascii="Times New Roman" w:hAnsi="Times New Roman"/>
          <w:b/>
          <w:bCs/>
          <w:sz w:val="36"/>
          <w:szCs w:val="24"/>
          <w:lang w:eastAsia="ru-RU"/>
        </w:rPr>
        <w:t>Раскройте скобки:</w:t>
      </w:r>
      <w:r w:rsidRPr="00EC3EEB">
        <w:rPr>
          <w:rFonts w:ascii="Times New Roman" w:hAnsi="Times New Roman"/>
          <w:b/>
          <w:bCs/>
          <w:sz w:val="36"/>
          <w:szCs w:val="24"/>
          <w:lang w:eastAsia="ru-RU"/>
        </w:rPr>
        <w:br/>
      </w:r>
      <w:r w:rsidRPr="00EC3EEB">
        <w:rPr>
          <w:rFonts w:ascii="Times New Roman" w:hAnsi="Times New Roman"/>
          <w:sz w:val="36"/>
          <w:szCs w:val="24"/>
          <w:lang w:eastAsia="ru-RU"/>
        </w:rPr>
        <w:t>а) с (2а + b)</w:t>
      </w:r>
      <w:r w:rsidRPr="00EC3EEB">
        <w:rPr>
          <w:rFonts w:ascii="Times New Roman" w:hAnsi="Times New Roman"/>
          <w:sz w:val="36"/>
          <w:szCs w:val="24"/>
          <w:lang w:eastAsia="ru-RU"/>
        </w:rPr>
        <w:br/>
        <w:t>б) 2а (3b + 5)</w:t>
      </w:r>
      <w:r w:rsidRPr="00EC3EEB">
        <w:rPr>
          <w:rFonts w:ascii="Times New Roman" w:hAnsi="Times New Roman"/>
          <w:sz w:val="36"/>
          <w:szCs w:val="24"/>
          <w:lang w:eastAsia="ru-RU"/>
        </w:rPr>
        <w:br/>
        <w:t>в) – а (b + 3)</w:t>
      </w:r>
      <w:r w:rsidRPr="00EC3EEB">
        <w:rPr>
          <w:rFonts w:ascii="Times New Roman" w:hAnsi="Times New Roman"/>
          <w:sz w:val="36"/>
          <w:szCs w:val="24"/>
          <w:lang w:eastAsia="ru-RU"/>
        </w:rPr>
        <w:br/>
        <w:t>г) -1 · (4m + 7)</w:t>
      </w:r>
    </w:p>
    <w:p w:rsidR="004E22BB" w:rsidRPr="00EC3EEB" w:rsidRDefault="004E22BB" w:rsidP="00EC3EE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sz w:val="32"/>
        </w:rPr>
      </w:pPr>
      <w:r w:rsidRPr="00EC3EEB">
        <w:rPr>
          <w:b/>
          <w:bCs/>
          <w:sz w:val="32"/>
        </w:rPr>
        <w:t>Представьте в виде многочлена:</w:t>
      </w:r>
      <w:r w:rsidRPr="00EC3EEB">
        <w:rPr>
          <w:b/>
          <w:bCs/>
          <w:sz w:val="32"/>
        </w:rPr>
        <w:br/>
      </w:r>
      <w:r w:rsidRPr="00EC3EEB">
        <w:rPr>
          <w:sz w:val="32"/>
        </w:rPr>
        <w:t>а) 5 (а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 – 2аb + b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)</w:t>
      </w:r>
      <w:r w:rsidRPr="00EC3EEB">
        <w:rPr>
          <w:sz w:val="32"/>
        </w:rPr>
        <w:br/>
        <w:t>б) 2 (m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 -3m + 3)</w:t>
      </w:r>
      <w:r w:rsidRPr="00EC3EEB">
        <w:rPr>
          <w:sz w:val="32"/>
        </w:rPr>
        <w:br/>
        <w:t>в) -3 (х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 + ху + у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)</w:t>
      </w:r>
      <w:r w:rsidRPr="00EC3EEB">
        <w:rPr>
          <w:sz w:val="32"/>
        </w:rPr>
        <w:br/>
        <w:t>г) -4 (1 - 2n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> – 3n</w:t>
      </w:r>
      <w:r w:rsidRPr="00EC3EEB">
        <w:rPr>
          <w:sz w:val="20"/>
          <w:szCs w:val="15"/>
          <w:vertAlign w:val="superscript"/>
        </w:rPr>
        <w:t>3</w:t>
      </w:r>
      <w:r w:rsidRPr="00EC3EEB">
        <w:rPr>
          <w:sz w:val="32"/>
        </w:rPr>
        <w:t>)</w:t>
      </w:r>
    </w:p>
    <w:p w:rsidR="004E22BB" w:rsidRPr="00EC3EEB" w:rsidRDefault="004E22BB" w:rsidP="00EC3EE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sz w:val="32"/>
        </w:rPr>
      </w:pPr>
      <w:r w:rsidRPr="00EC3EEB">
        <w:rPr>
          <w:b/>
          <w:bCs/>
          <w:sz w:val="32"/>
        </w:rPr>
        <w:t>Упростите выражение:</w:t>
      </w:r>
      <w:r w:rsidRPr="00EC3EEB">
        <w:rPr>
          <w:b/>
          <w:bCs/>
          <w:sz w:val="32"/>
        </w:rPr>
        <w:br/>
      </w:r>
      <w:r w:rsidRPr="00EC3EEB">
        <w:rPr>
          <w:sz w:val="32"/>
        </w:rPr>
        <w:t>а) 3n</w:t>
      </w:r>
      <w:r w:rsidRPr="00EC3EEB">
        <w:rPr>
          <w:sz w:val="20"/>
          <w:szCs w:val="15"/>
          <w:vertAlign w:val="superscript"/>
        </w:rPr>
        <w:t>4</w:t>
      </w:r>
      <w:r w:rsidRPr="00EC3EEB">
        <w:rPr>
          <w:sz w:val="32"/>
        </w:rPr>
        <w:t> – n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 xml:space="preserve">  (4n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 xml:space="preserve">  – 6m)</w:t>
      </w:r>
      <w:r w:rsidRPr="00EC3EEB">
        <w:rPr>
          <w:sz w:val="32"/>
        </w:rPr>
        <w:br/>
        <w:t>б) 5а + 2а (3а – 2)</w:t>
      </w:r>
    </w:p>
    <w:p w:rsidR="004E22BB" w:rsidRPr="00EC3EEB" w:rsidRDefault="004E22BB" w:rsidP="00EC3EEB">
      <w:pPr>
        <w:numPr>
          <w:ilvl w:val="0"/>
          <w:numId w:val="1"/>
        </w:numPr>
        <w:spacing w:before="100" w:beforeAutospacing="1" w:after="100" w:afterAutospacing="1" w:line="240" w:lineRule="atLeast"/>
        <w:contextualSpacing/>
        <w:rPr>
          <w:sz w:val="32"/>
        </w:rPr>
      </w:pPr>
      <w:r w:rsidRPr="00EC3EEB">
        <w:rPr>
          <w:b/>
          <w:bCs/>
          <w:sz w:val="32"/>
        </w:rPr>
        <w:t>Упростите выражение:</w:t>
      </w:r>
      <w:r w:rsidRPr="00EC3EEB">
        <w:rPr>
          <w:b/>
          <w:bCs/>
          <w:sz w:val="32"/>
        </w:rPr>
        <w:br/>
      </w:r>
      <w:r w:rsidRPr="00EC3EEB">
        <w:rPr>
          <w:sz w:val="32"/>
        </w:rPr>
        <w:t xml:space="preserve">  2а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 xml:space="preserve"> (а + b</w:t>
      </w:r>
      <w:r w:rsidRPr="00EC3EEB">
        <w:rPr>
          <w:sz w:val="20"/>
          <w:szCs w:val="15"/>
          <w:vertAlign w:val="superscript"/>
        </w:rPr>
        <w:t>4</w:t>
      </w:r>
      <w:r w:rsidRPr="00EC3EEB">
        <w:rPr>
          <w:sz w:val="32"/>
        </w:rPr>
        <w:t>) – b</w:t>
      </w:r>
      <w:r w:rsidRPr="00EC3EEB">
        <w:rPr>
          <w:sz w:val="20"/>
          <w:szCs w:val="15"/>
          <w:vertAlign w:val="superscript"/>
        </w:rPr>
        <w:t>4</w:t>
      </w:r>
      <w:r w:rsidRPr="00EC3EEB">
        <w:rPr>
          <w:sz w:val="32"/>
        </w:rPr>
        <w:t xml:space="preserve"> (a</w:t>
      </w:r>
      <w:r w:rsidRPr="00EC3EEB">
        <w:rPr>
          <w:sz w:val="20"/>
          <w:szCs w:val="15"/>
          <w:vertAlign w:val="superscript"/>
        </w:rPr>
        <w:t>2</w:t>
      </w:r>
      <w:r w:rsidRPr="00EC3EEB">
        <w:rPr>
          <w:sz w:val="32"/>
        </w:rPr>
        <w:t xml:space="preserve">  – b)</w:t>
      </w:r>
      <w:r w:rsidRPr="00EC3EEB">
        <w:rPr>
          <w:sz w:val="32"/>
        </w:rPr>
        <w:br/>
      </w:r>
    </w:p>
    <w:p w:rsidR="004E22BB" w:rsidRPr="00855B5D" w:rsidRDefault="004E22BB" w:rsidP="009334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55B5D">
        <w:rPr>
          <w:rFonts w:ascii="Times New Roman" w:hAnsi="Times New Roman"/>
          <w:b/>
          <w:sz w:val="28"/>
          <w:szCs w:val="28"/>
        </w:rPr>
        <w:t>Вот и прозвенел звонок, всем спасибо за урок!</w:t>
      </w:r>
    </w:p>
    <w:sectPr w:rsidR="004E22BB" w:rsidRPr="00855B5D" w:rsidSect="00D30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2A5E"/>
    <w:multiLevelType w:val="multilevel"/>
    <w:tmpl w:val="A98E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E8F"/>
    <w:rsid w:val="002C18BC"/>
    <w:rsid w:val="003A6318"/>
    <w:rsid w:val="003F2F2B"/>
    <w:rsid w:val="004947B5"/>
    <w:rsid w:val="004C6559"/>
    <w:rsid w:val="004E22BB"/>
    <w:rsid w:val="005A4F2F"/>
    <w:rsid w:val="00696B1B"/>
    <w:rsid w:val="007146D4"/>
    <w:rsid w:val="007300CF"/>
    <w:rsid w:val="00737EA7"/>
    <w:rsid w:val="007C3ECB"/>
    <w:rsid w:val="0082384F"/>
    <w:rsid w:val="00853E63"/>
    <w:rsid w:val="00855B5D"/>
    <w:rsid w:val="008F3D68"/>
    <w:rsid w:val="009334E0"/>
    <w:rsid w:val="00986E8F"/>
    <w:rsid w:val="00B7293F"/>
    <w:rsid w:val="00B76952"/>
    <w:rsid w:val="00B87532"/>
    <w:rsid w:val="00BE21E0"/>
    <w:rsid w:val="00D30A8D"/>
    <w:rsid w:val="00DE7A6D"/>
    <w:rsid w:val="00E37A82"/>
    <w:rsid w:val="00EB0FEA"/>
    <w:rsid w:val="00EC3EEB"/>
    <w:rsid w:val="00F7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A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34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531</Words>
  <Characters>3033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User</cp:lastModifiedBy>
  <cp:revision>3</cp:revision>
  <dcterms:created xsi:type="dcterms:W3CDTF">2015-02-10T20:41:00Z</dcterms:created>
  <dcterms:modified xsi:type="dcterms:W3CDTF">2015-03-04T17:27:00Z</dcterms:modified>
</cp:coreProperties>
</file>